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3376" w:rsidRDefault="0057337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73376" w:rsidRDefault="00573376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73376" w:rsidRPr="00E67781" w:rsidRDefault="00573376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„ЕВН България Топлофикация” ЕАД</w:t>
      </w:r>
    </w:p>
    <w:p w:rsidR="00573376" w:rsidRDefault="00573376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Хр. Г. Данов 37</w:t>
      </w:r>
    </w:p>
    <w:p w:rsidR="00573376" w:rsidRDefault="00573376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573376" w:rsidRPr="00E67781" w:rsidRDefault="00573376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57337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73376" w:rsidRPr="008030EF" w:rsidRDefault="00573376" w:rsidP="008030EF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ОВОС-39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трасе с разпределителен топлопровод и оптични кабели по бул. „Северен” от моста на Адата до Карловско шосе” </w:t>
      </w:r>
      <w:r>
        <w:rPr>
          <w:rFonts w:ascii="Verdana" w:hAnsi="Verdana"/>
          <w:lang w:val="bg-BG"/>
        </w:rPr>
        <w:t>в гр. Пловдив</w:t>
      </w:r>
      <w:r w:rsidRPr="008030E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район Северен,</w:t>
      </w:r>
      <w:r w:rsidRPr="008030EF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Пловдив.</w:t>
      </w:r>
    </w:p>
    <w:p w:rsidR="00573376" w:rsidRDefault="00573376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573376" w:rsidRPr="008030EF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3376" w:rsidRPr="00516466" w:rsidRDefault="005733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516466" w:rsidRDefault="005733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3, буква </w:t>
      </w:r>
      <w:r>
        <w:rPr>
          <w:rFonts w:ascii="Verdana" w:hAnsi="Verdana"/>
          <w:lang w:val="bg-BG"/>
        </w:rPr>
        <w:t>„б”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3376" w:rsidRPr="00516466" w:rsidRDefault="0057337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Северен.</w:t>
      </w:r>
    </w:p>
    <w:p w:rsidR="00573376" w:rsidRPr="00516466" w:rsidRDefault="005733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73376" w:rsidRPr="00516466" w:rsidRDefault="005733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BD3E37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3376" w:rsidRDefault="005733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3376" w:rsidRDefault="005733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73376" w:rsidRDefault="00573376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573376" w:rsidRPr="00D31B84" w:rsidRDefault="00573376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  <w:bookmarkStart w:id="0" w:name="_GoBack"/>
      <w:bookmarkEnd w:id="0"/>
    </w:p>
    <w:p w:rsidR="00573376" w:rsidRPr="00D31B84" w:rsidRDefault="00573376" w:rsidP="00616DC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573376" w:rsidRPr="00D31B84" w:rsidRDefault="00573376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ПД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573376" w:rsidRPr="00D31B84" w:rsidRDefault="00573376" w:rsidP="00616DC0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573376" w:rsidRPr="00D31B84" w:rsidRDefault="00573376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573376" w:rsidRPr="007C5D47" w:rsidRDefault="00573376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573376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376" w:rsidRDefault="00573376">
      <w:r>
        <w:separator/>
      </w:r>
    </w:p>
  </w:endnote>
  <w:endnote w:type="continuationSeparator" w:id="0">
    <w:p w:rsidR="00573376" w:rsidRDefault="00573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76" w:rsidRDefault="005733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573376" w:rsidRDefault="00573376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73376" w:rsidRPr="009463AE" w:rsidRDefault="005733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73376" w:rsidRDefault="00573376" w:rsidP="0022049F">
    <w:pPr>
      <w:pStyle w:val="Footer"/>
      <w:jc w:val="center"/>
      <w:rPr>
        <w:lang w:val="bg-BG"/>
      </w:rPr>
    </w:pPr>
  </w:p>
  <w:p w:rsidR="00573376" w:rsidRPr="009463AE" w:rsidRDefault="0057337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76" w:rsidRDefault="005733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573376" w:rsidRDefault="00573376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73376" w:rsidRPr="009463AE" w:rsidRDefault="005733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73376" w:rsidRDefault="0057337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376" w:rsidRDefault="00573376">
      <w:r>
        <w:separator/>
      </w:r>
    </w:p>
  </w:footnote>
  <w:footnote w:type="continuationSeparator" w:id="0">
    <w:p w:rsidR="00573376" w:rsidRDefault="005733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76" w:rsidRPr="005B69F7" w:rsidRDefault="0057337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73376" w:rsidRPr="005B69F7" w:rsidRDefault="0057337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3376" w:rsidRPr="003106F6" w:rsidRDefault="0057337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3376" w:rsidRPr="00ED1377" w:rsidRDefault="0057337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675</Words>
  <Characters>3851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4</cp:revision>
  <cp:lastPrinted>2014-01-27T11:58:00Z</cp:lastPrinted>
  <dcterms:created xsi:type="dcterms:W3CDTF">2014-01-27T11:45:00Z</dcterms:created>
  <dcterms:modified xsi:type="dcterms:W3CDTF">2014-01-27T11:58:00Z</dcterms:modified>
</cp:coreProperties>
</file>